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44"/>
          <w:szCs w:val="44"/>
        </w:rPr>
      </w:pPr>
      <w:r>
        <w:rPr>
          <w:sz w:val="44"/>
          <w:szCs w:val="44"/>
        </w:rPr>
        <w:t xml:space="preserve">                    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/>
          <w:b/>
          <w:bCs/>
          <w:sz w:val="44"/>
          <w:szCs w:val="44"/>
        </w:rPr>
        <w:t>大洼区</w:t>
      </w:r>
      <w:r>
        <w:rPr>
          <w:rFonts w:hint="eastAsia"/>
          <w:b/>
          <w:bCs/>
          <w:sz w:val="44"/>
          <w:szCs w:val="44"/>
          <w:lang w:eastAsia="zh-CN"/>
        </w:rPr>
        <w:t>农经局</w:t>
      </w: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养殖户双随机库</w:t>
      </w:r>
    </w:p>
    <w:tbl>
      <w:tblPr>
        <w:tblStyle w:val="2"/>
        <w:tblW w:w="14227" w:type="dxa"/>
        <w:tblInd w:w="-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675"/>
        <w:gridCol w:w="2190"/>
        <w:gridCol w:w="2736"/>
        <w:gridCol w:w="2363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ind w:firstLine="41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ind w:firstLine="598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驯养种类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363" w:type="dxa"/>
          </w:tcPr>
          <w:p>
            <w:pPr>
              <w:jc w:val="center"/>
            </w:pPr>
          </w:p>
          <w:p/>
          <w:p>
            <w:pPr>
              <w:ind w:firstLine="2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地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ind w:firstLine="3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驰飞皮毛养殖专业合作社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迟云飞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13842730262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西安镇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ind w:firstLine="4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盖龙狐狸养殖厂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盖龙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8892463</w:t>
            </w:r>
          </w:p>
        </w:tc>
        <w:tc>
          <w:tcPr>
            <w:tcW w:w="2363" w:type="dxa"/>
          </w:tcPr>
          <w:p>
            <w:pPr>
              <w:tabs>
                <w:tab w:val="left" w:pos="523"/>
              </w:tabs>
              <w:jc w:val="center"/>
            </w:pPr>
            <w:r>
              <w:rPr>
                <w:rFonts w:hint="eastAsia"/>
                <w:sz w:val="28"/>
                <w:szCs w:val="28"/>
              </w:rPr>
              <w:t>西安镇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富丽达皮毛养殖厂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李长富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8895612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西安镇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ind w:firstLine="3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李秋娟养殖厂</w:t>
            </w:r>
          </w:p>
        </w:tc>
        <w:tc>
          <w:tcPr>
            <w:tcW w:w="2190" w:type="dxa"/>
          </w:tcPr>
          <w:p>
            <w:pPr>
              <w:ind w:firstLine="24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张军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13730771388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西安镇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ind w:firstLine="45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赵年顺养殖厂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赵年顺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8894383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西安镇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ind w:firstLine="3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盘锦佑喜动物有限公司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何影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13610870015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西安镇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ind w:firstLine="3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大洼林长友水稻种植家庭农场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林长友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15714040010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西安镇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王永红狐狸养殖厂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王永红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6728245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田庄台镇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三伏养殖厂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李勇志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13008231531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田庄台镇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孙继海养殖厂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孙继海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13942791043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田庄台镇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范国东狐狸养殖厂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范国东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8862163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田庄台镇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鲁平毛皮动物养殖厂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鲁业平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15184274049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田庄台镇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安老三毛皮养殖厂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安荣山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15142779874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田庄台镇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张玉敏狐狸养殖厂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张玉祥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13942742090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田庄台镇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鹏昊狐狸养殖厂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季艳久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8863168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田庄台镇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志成皮毛动物养殖场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鲁大学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13610973123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新兴镇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侯万博皮毛动物养殖场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侯万博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6810912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佳和庄园狐狸养殖厂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王学举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6849254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东风镇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高亚权养殖场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高亚权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13942730204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唐家镇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大洼亿利养殖场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王海利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18942761919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唐家镇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金顺达养殖场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田德志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6878888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唐家镇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闫铁金养殖场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闫铁金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8842533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王家镇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榆树乡先策繁殖场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褚宪策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13324279609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榆树镇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光力养殖场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陈光力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13942754135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榆树镇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郭丽娜养殖厂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郭丽娜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18242731441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榆树镇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王兰彬狐狸养殖厂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王兰彬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13700076965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榆树镇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张显平狐狸养殖厂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张显平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13050866646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榆树镇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大洼县榆树乡尤庆学养殖场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尤庆学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18624491605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榆树镇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大洼县平安乡李文利皮毛动物养殖场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李文利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13309873058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平安镇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大洼县平安乡李作文皮毛动物养殖场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李作文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13998768885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平安镇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大洼县荣繁养殖专业合作社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李荣繁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13795068666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王家镇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大洼县王家乡梁宪伟养殖场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梁宪伟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13604938841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王家镇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大洼县平安乡二冰狐貉养殖场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王兵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15842760212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平安镇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大洼县田家镇玉柱养殖场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何玉柱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13065295858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田家镇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大洼县良真动物养殖场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王晓辉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18609876727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田家镇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大洼县清水镇峰萍皮毛动物养殖场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李继峰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13842756847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清水镇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大洼县清水镇繁星狐貉养殖场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李学玉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13030949111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清水镇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大洼富明狐貉养殖家庭农场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孙素莲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15942733368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清水镇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大洼县东风镇晟阳毛皮动物养殖场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宋昶书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狐狸、貉子、貂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13942707966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东凤镇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大洼县清水镇雁鸭珍禽养殖场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席洪亮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绿头鸭、野鸡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/>
                <w:sz w:val="24"/>
              </w:rPr>
              <w:t>15842783353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4"/>
              </w:rPr>
              <w:t>清水镇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大洼县清水镇振香珍禽养殖场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范振香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绿头鸭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</w:rPr>
              <w:t>野鸡</w:t>
            </w: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/>
                <w:sz w:val="24"/>
              </w:rPr>
              <w:t>13604932040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4"/>
              </w:rPr>
              <w:t>清水镇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675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大洼县家吉畜牧养殖专业合作社</w:t>
            </w:r>
          </w:p>
        </w:tc>
        <w:tc>
          <w:tcPr>
            <w:tcW w:w="2190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曹健</w:t>
            </w:r>
          </w:p>
        </w:tc>
        <w:tc>
          <w:tcPr>
            <w:tcW w:w="2736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绿头鸭、野鸡</w:t>
            </w:r>
          </w:p>
        </w:tc>
        <w:tc>
          <w:tcPr>
            <w:tcW w:w="2363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8"/>
                <w:szCs w:val="28"/>
              </w:rPr>
              <w:t>15942797700</w:t>
            </w:r>
          </w:p>
        </w:tc>
        <w:tc>
          <w:tcPr>
            <w:tcW w:w="2363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唐家镇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675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盘锦品珍农业科技有限公司</w:t>
            </w:r>
          </w:p>
        </w:tc>
        <w:tc>
          <w:tcPr>
            <w:tcW w:w="2190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范胜喜</w:t>
            </w:r>
          </w:p>
        </w:tc>
        <w:tc>
          <w:tcPr>
            <w:tcW w:w="2736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省里办证</w:t>
            </w:r>
          </w:p>
        </w:tc>
        <w:tc>
          <w:tcPr>
            <w:tcW w:w="2363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8"/>
                <w:szCs w:val="28"/>
              </w:rPr>
              <w:t>18042713666</w:t>
            </w:r>
          </w:p>
        </w:tc>
        <w:tc>
          <w:tcPr>
            <w:tcW w:w="2363" w:type="dxa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清水镇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盘锦怡都生物科技发展有限公司</w:t>
            </w: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宋欣怡</w:t>
            </w: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梅花鹿</w:t>
            </w:r>
          </w:p>
        </w:tc>
        <w:tc>
          <w:tcPr>
            <w:tcW w:w="2363" w:type="dxa"/>
          </w:tcPr>
          <w:p>
            <w:pPr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13372915151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榆树镇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>
            <w:pPr>
              <w:jc w:val="center"/>
            </w:pPr>
          </w:p>
        </w:tc>
      </w:tr>
    </w:tbl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   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D9F0C21"/>
    <w:rsid w:val="0016119D"/>
    <w:rsid w:val="00450850"/>
    <w:rsid w:val="007B6AF6"/>
    <w:rsid w:val="00D33516"/>
    <w:rsid w:val="00E16BF7"/>
    <w:rsid w:val="0D9F0C21"/>
    <w:rsid w:val="2721340B"/>
    <w:rsid w:val="2C4D27BC"/>
    <w:rsid w:val="32FF2673"/>
    <w:rsid w:val="4D326915"/>
    <w:rsid w:val="4D861DC6"/>
    <w:rsid w:val="78EF6FBA"/>
    <w:rsid w:val="7F05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293</Words>
  <Characters>1672</Characters>
  <Lines>0</Lines>
  <Paragraphs>0</Paragraphs>
  <TotalTime>2</TotalTime>
  <ScaleCrop>false</ScaleCrop>
  <LinksUpToDate>false</LinksUpToDate>
  <CharactersWithSpaces>0</CharactersWithSpaces>
  <Application>WPS Office_11.1.0.8648_F1E327BC-269C-435d-A152-05C5408002CA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2019-05-06T06:55:00Z</dcterms:created>
  <dc:creator>Administrator</dc:creator>
  <cp:lastModifiedBy>Administrator</cp:lastModifiedBy>
  <cp:lastPrinted>2019-06-19T02:23:33Z</cp:lastPrinted>
  <dcterms:modified xsi:type="dcterms:W3CDTF">2019-06-19T02:23:59Z</dcterms:modified>
  <dc:title>                     大洼区养殖户双随机库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